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60A89C30" w14:textId="0CA4C191" w:rsidR="00B77259" w:rsidRDefault="00E51F9F" w:rsidP="00B77259">
      <w:pPr>
        <w:pStyle w:val="Naslov1"/>
        <w:jc w:val="center"/>
      </w:pPr>
      <w:r>
        <w:t>PRILOG 1</w:t>
      </w:r>
      <w:r w:rsidR="00B77259">
        <w:t>. - PONUDBENI LIST</w:t>
      </w:r>
    </w:p>
    <w:p w14:paraId="3F7CC237" w14:textId="054CD534" w:rsidR="00B77259" w:rsidRPr="00BF1851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b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="00C61309">
        <w:rPr>
          <w:b/>
          <w:sz w:val="28"/>
        </w:rPr>
        <w:tab/>
      </w:r>
      <w:r w:rsidRPr="00BF1851">
        <w:rPr>
          <w:b/>
          <w:sz w:val="28"/>
        </w:rPr>
        <w:tab/>
      </w:r>
    </w:p>
    <w:p w14:paraId="36944E22" w14:textId="04A35A0D" w:rsidR="002940CF" w:rsidRDefault="002940CF" w:rsidP="003F2BD6">
      <w:pPr>
        <w:pStyle w:val="Zaglavlje"/>
        <w:tabs>
          <w:tab w:val="clear" w:pos="4536"/>
          <w:tab w:val="clear" w:pos="9072"/>
          <w:tab w:val="left" w:pos="1301"/>
        </w:tabs>
        <w:spacing w:after="240" w:line="276" w:lineRule="auto"/>
        <w:jc w:val="center"/>
        <w:rPr>
          <w:sz w:val="28"/>
        </w:rPr>
      </w:pPr>
      <w:r w:rsidRPr="006D32D3">
        <w:rPr>
          <w:b/>
          <w:sz w:val="28"/>
        </w:rPr>
        <w:t xml:space="preserve">Evidencijski broj nabave: </w:t>
      </w:r>
      <w:r w:rsidR="00AF0CB1">
        <w:rPr>
          <w:sz w:val="28"/>
        </w:rPr>
        <w:t>KK.04.1.1.03.0111/NOJN-03</w:t>
      </w:r>
    </w:p>
    <w:tbl>
      <w:tblPr>
        <w:tblStyle w:val="Reetkatablice"/>
        <w:tblW w:w="10916" w:type="dxa"/>
        <w:jc w:val="center"/>
        <w:tblLook w:val="04A0" w:firstRow="1" w:lastRow="0" w:firstColumn="1" w:lastColumn="0" w:noHBand="0" w:noVBand="1"/>
      </w:tblPr>
      <w:tblGrid>
        <w:gridCol w:w="6238"/>
        <w:gridCol w:w="2551"/>
        <w:gridCol w:w="2127"/>
      </w:tblGrid>
      <w:tr w:rsidR="00B77259" w:rsidRPr="00FF1363" w14:paraId="5D2ABE00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7D70597" w14:textId="77777777" w:rsidR="00B77259" w:rsidRPr="00FF1363" w:rsidRDefault="00B77259" w:rsidP="002C7D2B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ind w:left="176" w:hanging="29"/>
              <w:rPr>
                <w:b/>
              </w:rPr>
            </w:pPr>
            <w:bookmarkStart w:id="0" w:name="_Hlk61941620"/>
            <w:r w:rsidRPr="00FF1363">
              <w:rPr>
                <w:b/>
              </w:rPr>
              <w:t>NAZIV I SJEDIŠTE NARUČITELJA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1EFE548A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Dilj d.o.o.</w:t>
            </w:r>
          </w:p>
          <w:p w14:paraId="1DFDEE14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Ciglarska 33</w:t>
            </w:r>
            <w:r w:rsidRPr="00FF1363">
              <w:rPr>
                <w:b/>
              </w:rPr>
              <w:t xml:space="preserve">, 32100 Vinkovci, </w:t>
            </w:r>
            <w:r>
              <w:rPr>
                <w:b/>
              </w:rPr>
              <w:t xml:space="preserve">Republika </w:t>
            </w:r>
            <w:r w:rsidRPr="00FF1363">
              <w:rPr>
                <w:b/>
              </w:rPr>
              <w:t>Hrvatska</w:t>
            </w:r>
          </w:p>
          <w:p w14:paraId="31A334BB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</w:rPr>
            </w:pPr>
            <w:r w:rsidRPr="00FF1363">
              <w:rPr>
                <w:b/>
              </w:rPr>
              <w:t xml:space="preserve">OIB: </w:t>
            </w:r>
            <w:r>
              <w:rPr>
                <w:b/>
              </w:rPr>
              <w:t>60248788788</w:t>
            </w:r>
          </w:p>
        </w:tc>
      </w:tr>
      <w:tr w:rsidR="00B77259" w:rsidRPr="00FF1363" w14:paraId="37339EDB" w14:textId="77777777" w:rsidTr="008754CC">
        <w:trPr>
          <w:jc w:val="center"/>
        </w:trPr>
        <w:tc>
          <w:tcPr>
            <w:tcW w:w="6238" w:type="dxa"/>
            <w:shd w:val="clear" w:color="auto" w:fill="D9D9D9" w:themeFill="background1" w:themeFillShade="D9"/>
            <w:vAlign w:val="center"/>
          </w:tcPr>
          <w:p w14:paraId="4BC7FE8F" w14:textId="77777777" w:rsidR="00B77259" w:rsidRPr="00FF1363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 w:rsidRPr="00FF1363">
              <w:rPr>
                <w:b/>
              </w:rPr>
              <w:t>PREDMET NABAVE</w:t>
            </w:r>
          </w:p>
        </w:tc>
        <w:tc>
          <w:tcPr>
            <w:tcW w:w="4678" w:type="dxa"/>
            <w:gridSpan w:val="2"/>
            <w:shd w:val="clear" w:color="auto" w:fill="D9D9D9" w:themeFill="background1" w:themeFillShade="D9"/>
          </w:tcPr>
          <w:p w14:paraId="527D97C1" w14:textId="7ED2B8CD" w:rsidR="00B77259" w:rsidRPr="00BF1851" w:rsidRDefault="00AF0CB1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szCs w:val="22"/>
              </w:rPr>
              <w:t>Kolni mlin</w:t>
            </w:r>
          </w:p>
        </w:tc>
      </w:tr>
      <w:bookmarkEnd w:id="0"/>
      <w:tr w:rsidR="00B77259" w:rsidRPr="00B0734E" w14:paraId="158A7B84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526205E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PODACI O PONUDITELJU</w:t>
            </w:r>
          </w:p>
        </w:tc>
      </w:tr>
      <w:tr w:rsidR="00B77259" w14:paraId="16672D78" w14:textId="77777777" w:rsidTr="008754CC">
        <w:trPr>
          <w:trHeight w:val="473"/>
          <w:jc w:val="center"/>
        </w:trPr>
        <w:tc>
          <w:tcPr>
            <w:tcW w:w="6238" w:type="dxa"/>
            <w:vAlign w:val="center"/>
          </w:tcPr>
          <w:p w14:paraId="7CB13AA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Naziv Ponuditelja</w:t>
            </w:r>
          </w:p>
        </w:tc>
        <w:tc>
          <w:tcPr>
            <w:tcW w:w="4678" w:type="dxa"/>
            <w:gridSpan w:val="2"/>
          </w:tcPr>
          <w:p w14:paraId="1B25DB9F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156B5C8D" w14:textId="77777777" w:rsidTr="008754CC">
        <w:trPr>
          <w:trHeight w:val="520"/>
          <w:jc w:val="center"/>
        </w:trPr>
        <w:tc>
          <w:tcPr>
            <w:tcW w:w="6238" w:type="dxa"/>
            <w:vAlign w:val="center"/>
          </w:tcPr>
          <w:p w14:paraId="0F480BBF" w14:textId="77777777" w:rsidR="00B77259" w:rsidRPr="00B0734E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rPr>
                <w:bCs/>
              </w:rPr>
            </w:pPr>
            <w:r w:rsidRPr="00B0734E">
              <w:rPr>
                <w:bCs/>
              </w:rPr>
              <w:t>Adresa Ponuditelja</w:t>
            </w:r>
          </w:p>
        </w:tc>
        <w:tc>
          <w:tcPr>
            <w:tcW w:w="4678" w:type="dxa"/>
            <w:gridSpan w:val="2"/>
          </w:tcPr>
          <w:p w14:paraId="0954CDE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76D35BAA" w14:textId="77777777" w:rsidTr="008754CC">
        <w:trPr>
          <w:trHeight w:val="746"/>
          <w:jc w:val="center"/>
        </w:trPr>
        <w:tc>
          <w:tcPr>
            <w:tcW w:w="6238" w:type="dxa"/>
            <w:vAlign w:val="center"/>
          </w:tcPr>
          <w:p w14:paraId="52CA53F4" w14:textId="18305BBA" w:rsidR="00B77259" w:rsidRPr="00B0734E" w:rsidRDefault="00B77259" w:rsidP="00470D27">
            <w:pPr>
              <w:pStyle w:val="Tekstfusnote"/>
              <w:rPr>
                <w:bCs/>
                <w:sz w:val="24"/>
                <w:szCs w:val="24"/>
              </w:rPr>
            </w:pPr>
            <w:r w:rsidRPr="00B0734E">
              <w:rPr>
                <w:bCs/>
                <w:sz w:val="24"/>
                <w:szCs w:val="24"/>
              </w:rPr>
              <w:t>OIB ili nacionalni identifikacijski broj prema zemlji sjedišta gospodarskog subjekta</w:t>
            </w:r>
          </w:p>
        </w:tc>
        <w:tc>
          <w:tcPr>
            <w:tcW w:w="4678" w:type="dxa"/>
            <w:gridSpan w:val="2"/>
          </w:tcPr>
          <w:p w14:paraId="3703A377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  <w:p w14:paraId="7DD1DB34" w14:textId="77777777" w:rsidR="00B77259" w:rsidRDefault="00B77259" w:rsidP="00BB3B67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both"/>
            </w:pPr>
          </w:p>
        </w:tc>
      </w:tr>
      <w:tr w:rsidR="00B77259" w14:paraId="349898EF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7079AD" w14:textId="5EBCEB16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računa (</w:t>
            </w:r>
            <w:r w:rsidRPr="00B0734E">
              <w:rPr>
                <w:bCs/>
              </w:rPr>
              <w:t>IBAN</w:t>
            </w:r>
            <w:r w:rsidR="004364B6">
              <w:rPr>
                <w:bCs/>
              </w:rPr>
              <w:t>/SWIFT</w:t>
            </w:r>
            <w:r>
              <w:rPr>
                <w:bCs/>
              </w:rPr>
              <w:t>)</w:t>
            </w:r>
          </w:p>
        </w:tc>
        <w:tc>
          <w:tcPr>
            <w:tcW w:w="4678" w:type="dxa"/>
            <w:gridSpan w:val="2"/>
          </w:tcPr>
          <w:p w14:paraId="6DBE3232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17E2991D" w14:textId="77777777" w:rsidTr="008754CC">
        <w:trPr>
          <w:jc w:val="center"/>
        </w:trPr>
        <w:tc>
          <w:tcPr>
            <w:tcW w:w="6238" w:type="dxa"/>
            <w:vAlign w:val="center"/>
          </w:tcPr>
          <w:p w14:paraId="3C8FDCAC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za dostavu pošte</w:t>
            </w:r>
          </w:p>
        </w:tc>
        <w:tc>
          <w:tcPr>
            <w:tcW w:w="4678" w:type="dxa"/>
            <w:gridSpan w:val="2"/>
          </w:tcPr>
          <w:p w14:paraId="76117C83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07B22AA5" w14:textId="77777777" w:rsidTr="008754CC">
        <w:trPr>
          <w:jc w:val="center"/>
        </w:trPr>
        <w:tc>
          <w:tcPr>
            <w:tcW w:w="6238" w:type="dxa"/>
            <w:vAlign w:val="center"/>
          </w:tcPr>
          <w:p w14:paraId="6B18BA2F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Adresa e</w:t>
            </w:r>
            <w:r>
              <w:rPr>
                <w:bCs/>
              </w:rPr>
              <w:t>-</w:t>
            </w:r>
            <w:r w:rsidRPr="00B0734E">
              <w:rPr>
                <w:bCs/>
              </w:rPr>
              <w:t>pošte</w:t>
            </w:r>
          </w:p>
        </w:tc>
        <w:tc>
          <w:tcPr>
            <w:tcW w:w="4678" w:type="dxa"/>
            <w:gridSpan w:val="2"/>
          </w:tcPr>
          <w:p w14:paraId="2EAB964F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941A9C0" w14:textId="77777777" w:rsidTr="008754CC">
        <w:trPr>
          <w:jc w:val="center"/>
        </w:trPr>
        <w:tc>
          <w:tcPr>
            <w:tcW w:w="6238" w:type="dxa"/>
            <w:vAlign w:val="center"/>
          </w:tcPr>
          <w:p w14:paraId="591ABC87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 w:rsidRPr="00B0734E">
              <w:rPr>
                <w:bCs/>
              </w:rPr>
              <w:t>Kontakt osoba Ponuditelja</w:t>
            </w:r>
          </w:p>
        </w:tc>
        <w:tc>
          <w:tcPr>
            <w:tcW w:w="4678" w:type="dxa"/>
            <w:gridSpan w:val="2"/>
          </w:tcPr>
          <w:p w14:paraId="71BF76E8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B77259" w14:paraId="5784ABB0" w14:textId="77777777" w:rsidTr="008754CC">
        <w:trPr>
          <w:jc w:val="center"/>
        </w:trPr>
        <w:tc>
          <w:tcPr>
            <w:tcW w:w="6238" w:type="dxa"/>
            <w:vAlign w:val="center"/>
          </w:tcPr>
          <w:p w14:paraId="471A142D" w14:textId="77777777" w:rsidR="00B77259" w:rsidRPr="00B0734E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Broj t</w:t>
            </w:r>
            <w:r w:rsidRPr="00B0734E">
              <w:rPr>
                <w:bCs/>
              </w:rPr>
              <w:t>elefon</w:t>
            </w:r>
            <w:r>
              <w:rPr>
                <w:bCs/>
              </w:rPr>
              <w:t>a</w:t>
            </w:r>
          </w:p>
        </w:tc>
        <w:tc>
          <w:tcPr>
            <w:tcW w:w="4678" w:type="dxa"/>
            <w:gridSpan w:val="2"/>
          </w:tcPr>
          <w:p w14:paraId="4E84CBA1" w14:textId="77777777" w:rsidR="00B77259" w:rsidRDefault="00B77259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both"/>
            </w:pPr>
          </w:p>
        </w:tc>
      </w:tr>
      <w:tr w:rsidR="003F2BD6" w14:paraId="02DF583B" w14:textId="77777777" w:rsidTr="008754CC">
        <w:trPr>
          <w:jc w:val="center"/>
        </w:trPr>
        <w:tc>
          <w:tcPr>
            <w:tcW w:w="6238" w:type="dxa"/>
            <w:vAlign w:val="center"/>
          </w:tcPr>
          <w:p w14:paraId="25DEFE51" w14:textId="0EDC4220" w:rsidR="003F2BD6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Priložen nacrt s implementiranim ponuđenim kolnim mlinom</w:t>
            </w:r>
          </w:p>
        </w:tc>
        <w:tc>
          <w:tcPr>
            <w:tcW w:w="2551" w:type="dxa"/>
            <w:vAlign w:val="center"/>
          </w:tcPr>
          <w:p w14:paraId="2DABD788" w14:textId="32E17B80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DA</w:t>
            </w:r>
          </w:p>
        </w:tc>
        <w:tc>
          <w:tcPr>
            <w:tcW w:w="2127" w:type="dxa"/>
            <w:vAlign w:val="center"/>
          </w:tcPr>
          <w:p w14:paraId="76CF1ED9" w14:textId="0F4BA7FB" w:rsidR="003F2BD6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NE</w:t>
            </w:r>
          </w:p>
        </w:tc>
      </w:tr>
      <w:tr w:rsidR="00470D27" w14:paraId="28997FBE" w14:textId="77777777" w:rsidTr="008754CC">
        <w:trPr>
          <w:jc w:val="center"/>
        </w:trPr>
        <w:tc>
          <w:tcPr>
            <w:tcW w:w="6238" w:type="dxa"/>
            <w:vAlign w:val="center"/>
          </w:tcPr>
          <w:p w14:paraId="654CDF6F" w14:textId="41F2FA9F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Trajanje jamstva na kolni mlin</w:t>
            </w:r>
            <w:r w:rsidR="00AE67C9">
              <w:rPr>
                <w:bCs/>
              </w:rPr>
              <w:t xml:space="preserve"> (min. 12 mj.)</w:t>
            </w:r>
          </w:p>
        </w:tc>
        <w:tc>
          <w:tcPr>
            <w:tcW w:w="4678" w:type="dxa"/>
            <w:gridSpan w:val="2"/>
            <w:vAlign w:val="center"/>
          </w:tcPr>
          <w:p w14:paraId="05DDC9F5" w14:textId="455A89CF" w:rsidR="00470D27" w:rsidRDefault="00F4537A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t>_______ mjeseci</w:t>
            </w:r>
          </w:p>
        </w:tc>
      </w:tr>
      <w:tr w:rsidR="00470D27" w14:paraId="29398361" w14:textId="77777777" w:rsidTr="008754CC">
        <w:trPr>
          <w:jc w:val="center"/>
        </w:trPr>
        <w:tc>
          <w:tcPr>
            <w:tcW w:w="6238" w:type="dxa"/>
            <w:vAlign w:val="center"/>
          </w:tcPr>
          <w:p w14:paraId="2F4A6F6C" w14:textId="30E8EE09" w:rsidR="00470D27" w:rsidRDefault="00470D27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Kapacitet kolnog mlina (</w:t>
            </w:r>
            <w:r w:rsidR="005B5247">
              <w:rPr>
                <w:bCs/>
              </w:rPr>
              <w:t xml:space="preserve">min. </w:t>
            </w:r>
            <w:bookmarkStart w:id="1" w:name="_GoBack"/>
            <w:bookmarkEnd w:id="1"/>
            <w:r w:rsidR="005B5247" w:rsidRPr="005B5247">
              <w:rPr>
                <w:bCs/>
                <w:highlight w:val="yellow"/>
              </w:rPr>
              <w:t>4</w:t>
            </w:r>
            <w:r w:rsidR="00AE67C9" w:rsidRPr="005B5247">
              <w:rPr>
                <w:bCs/>
                <w:highlight w:val="yellow"/>
              </w:rPr>
              <w:t>0</w:t>
            </w:r>
            <w:r w:rsidR="00AE67C9">
              <w:rPr>
                <w:bCs/>
              </w:rPr>
              <w:t xml:space="preserve"> </w:t>
            </w:r>
            <w:r>
              <w:rPr>
                <w:bCs/>
              </w:rPr>
              <w:t>t/h)</w:t>
            </w:r>
          </w:p>
        </w:tc>
        <w:tc>
          <w:tcPr>
            <w:tcW w:w="4678" w:type="dxa"/>
            <w:gridSpan w:val="2"/>
            <w:vAlign w:val="center"/>
          </w:tcPr>
          <w:p w14:paraId="55A154A8" w14:textId="77777777" w:rsidR="00470D27" w:rsidRDefault="00470D27" w:rsidP="003F2BD6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</w:p>
        </w:tc>
      </w:tr>
      <w:tr w:rsidR="00D30942" w14:paraId="14897557" w14:textId="77777777" w:rsidTr="008754CC">
        <w:trPr>
          <w:jc w:val="center"/>
        </w:trPr>
        <w:tc>
          <w:tcPr>
            <w:tcW w:w="10916" w:type="dxa"/>
            <w:gridSpan w:val="3"/>
            <w:shd w:val="clear" w:color="auto" w:fill="D9D9D9" w:themeFill="background1" w:themeFillShade="D9"/>
            <w:vAlign w:val="center"/>
          </w:tcPr>
          <w:p w14:paraId="0D79CBBB" w14:textId="14A5F2A4" w:rsidR="00D30942" w:rsidRDefault="00D30942" w:rsidP="00D30942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</w:pPr>
            <w:r>
              <w:rPr>
                <w:b/>
                <w:sz w:val="28"/>
              </w:rPr>
              <w:t>CIJENA PONUDE</w:t>
            </w:r>
          </w:p>
        </w:tc>
      </w:tr>
      <w:tr w:rsidR="004069D5" w14:paraId="2DB9A6CD" w14:textId="121EB405" w:rsidTr="008754CC">
        <w:trPr>
          <w:jc w:val="center"/>
        </w:trPr>
        <w:tc>
          <w:tcPr>
            <w:tcW w:w="6238" w:type="dxa"/>
            <w:vAlign w:val="center"/>
          </w:tcPr>
          <w:p w14:paraId="464E59EC" w14:textId="41DA1405" w:rsidR="004069D5" w:rsidRPr="006332D5" w:rsidRDefault="004069D5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  <w:sz w:val="28"/>
              </w:rPr>
            </w:pPr>
            <w:r>
              <w:rPr>
                <w:b/>
              </w:rPr>
              <w:t>Cijena ponude</w:t>
            </w:r>
            <w:r w:rsidR="00165891">
              <w:rPr>
                <w:b/>
              </w:rPr>
              <w:t xml:space="preserve"> </w:t>
            </w:r>
            <w:r w:rsidR="00165891" w:rsidRPr="009749A8">
              <w:rPr>
                <w:b/>
              </w:rPr>
              <w:t>bez PDV-a</w:t>
            </w:r>
            <w:r w:rsidR="007C22E3" w:rsidRPr="009749A8">
              <w:rPr>
                <w:b/>
              </w:rPr>
              <w:t xml:space="preserve">: </w:t>
            </w:r>
            <w:r w:rsidR="00165891" w:rsidRPr="009749A8">
              <w:rPr>
                <w:b/>
              </w:rPr>
              <w:t xml:space="preserve"> </w:t>
            </w:r>
          </w:p>
        </w:tc>
        <w:tc>
          <w:tcPr>
            <w:tcW w:w="4678" w:type="dxa"/>
            <w:gridSpan w:val="2"/>
            <w:vAlign w:val="center"/>
          </w:tcPr>
          <w:p w14:paraId="78674B1E" w14:textId="608AC256" w:rsidR="004069D5" w:rsidRPr="006332D5" w:rsidRDefault="004069D5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3DE2951C" w14:textId="77777777" w:rsidTr="008754CC">
        <w:trPr>
          <w:jc w:val="center"/>
        </w:trPr>
        <w:tc>
          <w:tcPr>
            <w:tcW w:w="6238" w:type="dxa"/>
            <w:vAlign w:val="center"/>
          </w:tcPr>
          <w:p w14:paraId="24ED7DD7" w14:textId="402E3CB7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Iznos PDV-a</w:t>
            </w:r>
            <w:r w:rsidR="00624A39">
              <w:rPr>
                <w:b/>
              </w:rPr>
              <w:t xml:space="preserve"> (ako je primjenjivo)</w:t>
            </w:r>
            <w:r>
              <w:rPr>
                <w:b/>
              </w:rPr>
              <w:t>:</w:t>
            </w:r>
          </w:p>
        </w:tc>
        <w:tc>
          <w:tcPr>
            <w:tcW w:w="4678" w:type="dxa"/>
            <w:gridSpan w:val="2"/>
            <w:vAlign w:val="center"/>
          </w:tcPr>
          <w:p w14:paraId="46016092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  <w:tr w:rsidR="005C2D63" w14:paraId="103FFB13" w14:textId="77777777" w:rsidTr="008754CC">
        <w:trPr>
          <w:jc w:val="center"/>
        </w:trPr>
        <w:tc>
          <w:tcPr>
            <w:tcW w:w="6238" w:type="dxa"/>
            <w:vAlign w:val="center"/>
          </w:tcPr>
          <w:p w14:paraId="0828C364" w14:textId="0D46D68F" w:rsidR="005C2D63" w:rsidRDefault="005C2D63" w:rsidP="005C2D63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Ukupna cijena ponude:</w:t>
            </w:r>
          </w:p>
        </w:tc>
        <w:tc>
          <w:tcPr>
            <w:tcW w:w="4678" w:type="dxa"/>
            <w:gridSpan w:val="2"/>
            <w:vAlign w:val="center"/>
          </w:tcPr>
          <w:p w14:paraId="1EDC9B56" w14:textId="77777777" w:rsidR="005C2D63" w:rsidRPr="006332D5" w:rsidRDefault="005C2D63" w:rsidP="00A43E4A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spacing w:line="276" w:lineRule="auto"/>
              <w:jc w:val="center"/>
              <w:rPr>
                <w:b/>
                <w:sz w:val="28"/>
              </w:rPr>
            </w:pPr>
          </w:p>
        </w:tc>
      </w:tr>
    </w:tbl>
    <w:p w14:paraId="18888C5C" w14:textId="65100433" w:rsidR="00B77259" w:rsidRPr="009749A8" w:rsidRDefault="00B77259" w:rsidP="00B77259">
      <w:pPr>
        <w:rPr>
          <w:b/>
        </w:rPr>
      </w:pPr>
    </w:p>
    <w:p w14:paraId="497D5A65" w14:textId="663ED33D" w:rsidR="00B77259" w:rsidRPr="009749A8" w:rsidRDefault="00B77259" w:rsidP="00B77259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both"/>
      </w:pPr>
      <w:bookmarkStart w:id="2" w:name="_Hlk61942387"/>
      <w:r w:rsidRPr="009749A8">
        <w:rPr>
          <w:b/>
        </w:rPr>
        <w:t>Rok valjanosti ponude:</w:t>
      </w:r>
      <w:r w:rsidRPr="009749A8">
        <w:t xml:space="preserve"> </w:t>
      </w:r>
      <w:r w:rsidRPr="009749A8">
        <w:rPr>
          <w:u w:val="single"/>
        </w:rPr>
        <w:t xml:space="preserve">          </w:t>
      </w:r>
      <w:r w:rsidR="00D30942" w:rsidRPr="009749A8">
        <w:rPr>
          <w:u w:val="single"/>
        </w:rPr>
        <w:t xml:space="preserve">          </w:t>
      </w:r>
      <w:r w:rsidR="00D30942" w:rsidRPr="009749A8">
        <w:t xml:space="preserve"> dana</w:t>
      </w:r>
      <w:r w:rsidRPr="009749A8">
        <w:t xml:space="preserve"> (najmanje šezdeset (60) dana od dana isteka roka za dostavu ponuda).</w:t>
      </w:r>
      <w:r w:rsidR="00165891" w:rsidRPr="009749A8">
        <w:t xml:space="preserve"> </w:t>
      </w:r>
    </w:p>
    <w:p w14:paraId="02FB6D47" w14:textId="77777777" w:rsidR="00B77259" w:rsidRDefault="00B77259" w:rsidP="00B77259">
      <w:pPr>
        <w:spacing w:line="276" w:lineRule="auto"/>
      </w:pPr>
    </w:p>
    <w:p w14:paraId="7BDB7411" w14:textId="0352FEEE" w:rsidR="00FB51F2" w:rsidRPr="00397B5C" w:rsidRDefault="00B77259" w:rsidP="00B77259">
      <w:pPr>
        <w:rPr>
          <w:rFonts w:asciiTheme="minorHAnsi" w:hAnsiTheme="minorHAnsi" w:cstheme="minorHAnsi"/>
          <w:sz w:val="22"/>
          <w:szCs w:val="22"/>
        </w:rPr>
      </w:pPr>
      <w:r>
        <w:t>Datum: _____________</w:t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(potpis ovlaštene osobe)</w:t>
      </w:r>
      <w:bookmarkEnd w:id="2"/>
    </w:p>
    <w:sectPr w:rsidR="00FB51F2" w:rsidRPr="00397B5C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1794D" w14:textId="77777777" w:rsidR="00052D9A" w:rsidRDefault="00052D9A" w:rsidP="000C480B">
      <w:r>
        <w:separator/>
      </w:r>
    </w:p>
  </w:endnote>
  <w:endnote w:type="continuationSeparator" w:id="0">
    <w:p w14:paraId="49FF4E61" w14:textId="77777777" w:rsidR="00052D9A" w:rsidRDefault="00052D9A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66C38" w14:textId="77777777" w:rsidR="00052D9A" w:rsidRDefault="00052D9A" w:rsidP="000C480B">
      <w:r>
        <w:separator/>
      </w:r>
    </w:p>
  </w:footnote>
  <w:footnote w:type="continuationSeparator" w:id="0">
    <w:p w14:paraId="2A552B96" w14:textId="77777777" w:rsidR="00052D9A" w:rsidRDefault="00052D9A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052D9A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2D9A"/>
    <w:rsid w:val="000531D9"/>
    <w:rsid w:val="00053C72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31D65"/>
    <w:rsid w:val="00143C71"/>
    <w:rsid w:val="00161B31"/>
    <w:rsid w:val="00165891"/>
    <w:rsid w:val="00182AD8"/>
    <w:rsid w:val="001A60BF"/>
    <w:rsid w:val="001D64D6"/>
    <w:rsid w:val="001E1D4A"/>
    <w:rsid w:val="001F4C33"/>
    <w:rsid w:val="00234C9B"/>
    <w:rsid w:val="002420FB"/>
    <w:rsid w:val="00252513"/>
    <w:rsid w:val="00252828"/>
    <w:rsid w:val="0027246D"/>
    <w:rsid w:val="002867A3"/>
    <w:rsid w:val="002870A9"/>
    <w:rsid w:val="002914CB"/>
    <w:rsid w:val="00293635"/>
    <w:rsid w:val="002940CF"/>
    <w:rsid w:val="002A39D3"/>
    <w:rsid w:val="002C7D2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3F2BD6"/>
    <w:rsid w:val="00401ED3"/>
    <w:rsid w:val="004069D5"/>
    <w:rsid w:val="004161C0"/>
    <w:rsid w:val="00417BCF"/>
    <w:rsid w:val="004312E3"/>
    <w:rsid w:val="004326F4"/>
    <w:rsid w:val="004358A2"/>
    <w:rsid w:val="00436381"/>
    <w:rsid w:val="004364B6"/>
    <w:rsid w:val="00443C01"/>
    <w:rsid w:val="00463AC1"/>
    <w:rsid w:val="00470D27"/>
    <w:rsid w:val="004853AC"/>
    <w:rsid w:val="00487F47"/>
    <w:rsid w:val="0049219F"/>
    <w:rsid w:val="00494FF4"/>
    <w:rsid w:val="0049710B"/>
    <w:rsid w:val="004E269D"/>
    <w:rsid w:val="004E3EC5"/>
    <w:rsid w:val="00510B80"/>
    <w:rsid w:val="0052462B"/>
    <w:rsid w:val="005273C6"/>
    <w:rsid w:val="00527E90"/>
    <w:rsid w:val="00536AF6"/>
    <w:rsid w:val="00545121"/>
    <w:rsid w:val="005743B9"/>
    <w:rsid w:val="00576E3B"/>
    <w:rsid w:val="00591591"/>
    <w:rsid w:val="00592C23"/>
    <w:rsid w:val="005A2BBF"/>
    <w:rsid w:val="005A327A"/>
    <w:rsid w:val="005B4A8F"/>
    <w:rsid w:val="005B5247"/>
    <w:rsid w:val="005B7CB3"/>
    <w:rsid w:val="005C2D63"/>
    <w:rsid w:val="005C6AF9"/>
    <w:rsid w:val="00605D89"/>
    <w:rsid w:val="0061579D"/>
    <w:rsid w:val="00616BCC"/>
    <w:rsid w:val="006234BC"/>
    <w:rsid w:val="00624A39"/>
    <w:rsid w:val="00627CAD"/>
    <w:rsid w:val="00631464"/>
    <w:rsid w:val="0063762B"/>
    <w:rsid w:val="00637D76"/>
    <w:rsid w:val="00640D38"/>
    <w:rsid w:val="00681085"/>
    <w:rsid w:val="006A1CBC"/>
    <w:rsid w:val="006B1E97"/>
    <w:rsid w:val="006C2E2A"/>
    <w:rsid w:val="006C3550"/>
    <w:rsid w:val="006C7899"/>
    <w:rsid w:val="00704F49"/>
    <w:rsid w:val="00722FD3"/>
    <w:rsid w:val="00731EF9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C22E3"/>
    <w:rsid w:val="007F66A9"/>
    <w:rsid w:val="00804E36"/>
    <w:rsid w:val="00814BB6"/>
    <w:rsid w:val="0082535D"/>
    <w:rsid w:val="00830B99"/>
    <w:rsid w:val="00842A72"/>
    <w:rsid w:val="00850713"/>
    <w:rsid w:val="008662A9"/>
    <w:rsid w:val="00867625"/>
    <w:rsid w:val="00871F1B"/>
    <w:rsid w:val="008752EC"/>
    <w:rsid w:val="008754CC"/>
    <w:rsid w:val="00892629"/>
    <w:rsid w:val="008931A0"/>
    <w:rsid w:val="00895E9D"/>
    <w:rsid w:val="008A1172"/>
    <w:rsid w:val="008C2127"/>
    <w:rsid w:val="008F67C0"/>
    <w:rsid w:val="0090365C"/>
    <w:rsid w:val="00914771"/>
    <w:rsid w:val="0094123F"/>
    <w:rsid w:val="00946E44"/>
    <w:rsid w:val="0094750A"/>
    <w:rsid w:val="0095586E"/>
    <w:rsid w:val="0095662F"/>
    <w:rsid w:val="0097379E"/>
    <w:rsid w:val="009749A8"/>
    <w:rsid w:val="00977A10"/>
    <w:rsid w:val="009A7E64"/>
    <w:rsid w:val="009C4564"/>
    <w:rsid w:val="009D22CA"/>
    <w:rsid w:val="009F060C"/>
    <w:rsid w:val="009F1E26"/>
    <w:rsid w:val="00A143F3"/>
    <w:rsid w:val="00A27EC0"/>
    <w:rsid w:val="00A60E95"/>
    <w:rsid w:val="00A82CB8"/>
    <w:rsid w:val="00AB38DC"/>
    <w:rsid w:val="00AC6C0A"/>
    <w:rsid w:val="00AD241E"/>
    <w:rsid w:val="00AE0C51"/>
    <w:rsid w:val="00AE5827"/>
    <w:rsid w:val="00AE67C9"/>
    <w:rsid w:val="00AF0CB1"/>
    <w:rsid w:val="00B012B7"/>
    <w:rsid w:val="00B14BDB"/>
    <w:rsid w:val="00B161EB"/>
    <w:rsid w:val="00B21E8F"/>
    <w:rsid w:val="00B24A09"/>
    <w:rsid w:val="00B77259"/>
    <w:rsid w:val="00B9082A"/>
    <w:rsid w:val="00B9739C"/>
    <w:rsid w:val="00BA1467"/>
    <w:rsid w:val="00BB3B67"/>
    <w:rsid w:val="00BC0077"/>
    <w:rsid w:val="00BE3455"/>
    <w:rsid w:val="00BF39EC"/>
    <w:rsid w:val="00BF4068"/>
    <w:rsid w:val="00C11DE9"/>
    <w:rsid w:val="00C15BB8"/>
    <w:rsid w:val="00C4522C"/>
    <w:rsid w:val="00C61309"/>
    <w:rsid w:val="00C67F1D"/>
    <w:rsid w:val="00C74E9B"/>
    <w:rsid w:val="00C904DD"/>
    <w:rsid w:val="00C90515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30942"/>
    <w:rsid w:val="00D3256D"/>
    <w:rsid w:val="00D51A3E"/>
    <w:rsid w:val="00D729FF"/>
    <w:rsid w:val="00DB1F40"/>
    <w:rsid w:val="00DC3406"/>
    <w:rsid w:val="00DC6347"/>
    <w:rsid w:val="00DD029A"/>
    <w:rsid w:val="00DD6FDF"/>
    <w:rsid w:val="00DE7FBC"/>
    <w:rsid w:val="00DF3FC0"/>
    <w:rsid w:val="00E01AFB"/>
    <w:rsid w:val="00E0372F"/>
    <w:rsid w:val="00E03CA3"/>
    <w:rsid w:val="00E204F7"/>
    <w:rsid w:val="00E26543"/>
    <w:rsid w:val="00E329E2"/>
    <w:rsid w:val="00E37ED6"/>
    <w:rsid w:val="00E42F26"/>
    <w:rsid w:val="00E51F9F"/>
    <w:rsid w:val="00E5658A"/>
    <w:rsid w:val="00E74963"/>
    <w:rsid w:val="00EA2CC4"/>
    <w:rsid w:val="00ED71F3"/>
    <w:rsid w:val="00F365F5"/>
    <w:rsid w:val="00F37106"/>
    <w:rsid w:val="00F418AC"/>
    <w:rsid w:val="00F4537A"/>
    <w:rsid w:val="00F506B7"/>
    <w:rsid w:val="00F51A2E"/>
    <w:rsid w:val="00F534FF"/>
    <w:rsid w:val="00F540D8"/>
    <w:rsid w:val="00F54E08"/>
    <w:rsid w:val="00F55039"/>
    <w:rsid w:val="00F6269B"/>
    <w:rsid w:val="00F6433B"/>
    <w:rsid w:val="00F72462"/>
    <w:rsid w:val="00F763A5"/>
    <w:rsid w:val="00F8747F"/>
    <w:rsid w:val="00F90414"/>
    <w:rsid w:val="00F90B37"/>
    <w:rsid w:val="00F92924"/>
    <w:rsid w:val="00F92FD4"/>
    <w:rsid w:val="00F941F7"/>
    <w:rsid w:val="00FA56EC"/>
    <w:rsid w:val="00FA772F"/>
    <w:rsid w:val="00FB51F2"/>
    <w:rsid w:val="00FC2C0F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fusnote">
    <w:name w:val="footnote text"/>
    <w:basedOn w:val="Normal"/>
    <w:link w:val="TekstfusnoteChar"/>
    <w:unhideWhenUsed/>
    <w:rsid w:val="00B77259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B772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ADF856-F1C7-47F2-9A02-7B9CFBA0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15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994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Igor Dodig</cp:lastModifiedBy>
  <cp:revision>6</cp:revision>
  <cp:lastPrinted>2021-04-20T06:31:00Z</cp:lastPrinted>
  <dcterms:created xsi:type="dcterms:W3CDTF">2022-01-11T10:10:00Z</dcterms:created>
  <dcterms:modified xsi:type="dcterms:W3CDTF">2022-02-18T09:02:00Z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